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A9" w:rsidRPr="006F7713" w:rsidRDefault="000B6FA9" w:rsidP="00691C6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0"/>
          <w:szCs w:val="20"/>
        </w:rPr>
      </w:pPr>
      <w:r w:rsidRPr="006F7713">
        <w:rPr>
          <w:rFonts w:ascii="Times New Roman" w:hAnsi="Times New Roman"/>
          <w:b/>
          <w:bCs/>
          <w:caps/>
          <w:sz w:val="20"/>
          <w:szCs w:val="20"/>
        </w:rPr>
        <w:t>Весёлые старты</w:t>
      </w:r>
    </w:p>
    <w:p w:rsidR="000B6FA9" w:rsidRPr="006F7713" w:rsidRDefault="000B6FA9" w:rsidP="0069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B6FA9" w:rsidRPr="006F7713" w:rsidRDefault="000B6FA9" w:rsidP="00691C62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>Цел</w:t>
      </w:r>
      <w:r w:rsidRPr="006F7713">
        <w:rPr>
          <w:rFonts w:ascii="Times New Roman" w:hAnsi="Times New Roman"/>
          <w:b/>
          <w:bCs/>
          <w:color w:val="000000"/>
          <w:sz w:val="20"/>
          <w:szCs w:val="20"/>
        </w:rPr>
        <w:t>ь:</w:t>
      </w:r>
      <w:r w:rsidRPr="006F7713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Pr="006F7713">
        <w:rPr>
          <w:rFonts w:ascii="Times New Roman" w:hAnsi="Times New Roman"/>
          <w:color w:val="000000"/>
          <w:sz w:val="20"/>
          <w:szCs w:val="20"/>
        </w:rPr>
        <w:t>организовать здоровый отдых детей; развивать силу, ловкость, выносливость, подвижность; воспитывать чувство взаимовыручки, товарищества; воспитывать любовь к занятиям физической культурой;</w:t>
      </w:r>
      <w:r w:rsidRPr="006F7713">
        <w:rPr>
          <w:rFonts w:ascii="Times New Roman" w:hAnsi="Times New Roman"/>
          <w:sz w:val="20"/>
          <w:szCs w:val="20"/>
        </w:rPr>
        <w:t xml:space="preserve"> приучать учащихся к здоровому образу жизни.</w:t>
      </w:r>
    </w:p>
    <w:p w:rsidR="000B6FA9" w:rsidRPr="006F7713" w:rsidRDefault="000B6FA9" w:rsidP="00691C62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/>
          <w:sz w:val="20"/>
          <w:szCs w:val="20"/>
        </w:rPr>
        <w:t>Место проведения</w:t>
      </w:r>
      <w:r w:rsidRPr="006F7713">
        <w:rPr>
          <w:rFonts w:ascii="Times New Roman" w:hAnsi="Times New Roman"/>
          <w:sz w:val="20"/>
          <w:szCs w:val="20"/>
        </w:rPr>
        <w:t xml:space="preserve">: спортивный зал </w:t>
      </w:r>
    </w:p>
    <w:p w:rsidR="000B6FA9" w:rsidRPr="006F7713" w:rsidRDefault="000B6FA9" w:rsidP="00691C62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/>
          <w:sz w:val="20"/>
          <w:szCs w:val="20"/>
        </w:rPr>
        <w:t>Оборудование</w:t>
      </w:r>
      <w:r w:rsidRPr="006F7713">
        <w:rPr>
          <w:rFonts w:ascii="Times New Roman" w:hAnsi="Times New Roman"/>
          <w:sz w:val="20"/>
          <w:szCs w:val="20"/>
        </w:rPr>
        <w:t>: мячи (волейбольные, баскетбольные, ручные), обручи, скакалки, кегли, канат</w:t>
      </w:r>
    </w:p>
    <w:p w:rsidR="000B6FA9" w:rsidRPr="006F7713" w:rsidRDefault="000B6FA9" w:rsidP="00691C62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0B6FA9" w:rsidRPr="006F7713" w:rsidRDefault="000B6FA9" w:rsidP="00691C62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/>
          <w:bCs/>
          <w:i/>
          <w:iCs/>
          <w:sz w:val="20"/>
          <w:szCs w:val="20"/>
        </w:rPr>
        <w:t>Учитель</w:t>
      </w:r>
      <w:r w:rsidRPr="006F7713">
        <w:rPr>
          <w:rFonts w:ascii="Times New Roman" w:hAnsi="Times New Roman"/>
          <w:sz w:val="20"/>
          <w:szCs w:val="20"/>
        </w:rPr>
        <w:t>. Дорогие  ребята! Сегодня  мы проводим  наши “Веселые старты”. Делимся на две команды. В каждой команде должно быть одинаковое количество -10 человек . Затем команда выбирает капитана. Команда «Молния» и  команда «Факел».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/>
          <w:sz w:val="20"/>
          <w:szCs w:val="20"/>
        </w:rPr>
        <w:t>Слово для приветствия предоставляется директору школы.</w:t>
      </w:r>
      <w:r w:rsidRPr="006F7713">
        <w:rPr>
          <w:rFonts w:ascii="Times New Roman" w:hAnsi="Times New Roman"/>
          <w:sz w:val="20"/>
          <w:szCs w:val="20"/>
        </w:rPr>
        <w:t xml:space="preserve"> 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>Друзья! Сейчас вы будете участвовать в командных соревнованиях . Возможности показать свои способности и проявить себя будут у каждой  команды. Команда будет бороться за звание чемпиона. Будут  награждаться  и  вручаться  сладкий приз.</w:t>
      </w:r>
    </w:p>
    <w:p w:rsidR="000B6FA9" w:rsidRPr="006F7713" w:rsidRDefault="000B6FA9" w:rsidP="00E167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B6FA9" w:rsidRPr="006F7713" w:rsidRDefault="000B6FA9" w:rsidP="00E167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b/>
          <w:sz w:val="20"/>
          <w:szCs w:val="20"/>
        </w:rPr>
        <w:t>Следить за правилами проведения игр нам поможет судейская коллегия (</w:t>
      </w:r>
      <w:r w:rsidRPr="006F7713">
        <w:rPr>
          <w:rFonts w:ascii="Times New Roman" w:hAnsi="Times New Roman"/>
          <w:b/>
          <w:iCs/>
          <w:sz w:val="20"/>
          <w:szCs w:val="20"/>
        </w:rPr>
        <w:t>представление жюри</w:t>
      </w:r>
      <w:r w:rsidRPr="006F7713">
        <w:rPr>
          <w:rFonts w:ascii="Times New Roman" w:hAnsi="Times New Roman"/>
          <w:b/>
          <w:sz w:val="20"/>
          <w:szCs w:val="20"/>
        </w:rPr>
        <w:t>).</w:t>
      </w:r>
    </w:p>
    <w:p w:rsidR="000B6FA9" w:rsidRPr="006F7713" w:rsidRDefault="000B6FA9" w:rsidP="00A856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>Итак, начинаем соревнования. Желаем всем только удачи и победы!</w:t>
      </w:r>
    </w:p>
    <w:p w:rsidR="000B6FA9" w:rsidRPr="006F7713" w:rsidRDefault="000B6FA9" w:rsidP="00A856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>Прошу команды пройти на свои места, судьям приступить  к проведению соревнований (</w:t>
      </w:r>
      <w:r w:rsidRPr="006F7713">
        <w:rPr>
          <w:rFonts w:ascii="Times New Roman" w:hAnsi="Times New Roman"/>
          <w:i/>
          <w:iCs/>
          <w:sz w:val="20"/>
          <w:szCs w:val="20"/>
        </w:rPr>
        <w:t>5–6 мин</w:t>
      </w:r>
      <w:r w:rsidRPr="006F7713">
        <w:rPr>
          <w:rFonts w:ascii="Times New Roman" w:hAnsi="Times New Roman"/>
          <w:sz w:val="20"/>
          <w:szCs w:val="20"/>
        </w:rPr>
        <w:t>).</w:t>
      </w:r>
    </w:p>
    <w:p w:rsidR="000B6FA9" w:rsidRPr="006F7713" w:rsidRDefault="000B6FA9" w:rsidP="00A921D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>1. Бег с препятствиями (разминка)</w:t>
      </w:r>
    </w:p>
    <w:p w:rsidR="000B6FA9" w:rsidRPr="006F7713" w:rsidRDefault="000B6FA9" w:rsidP="00A921D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>2. Движение  цепочкой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 xml:space="preserve">Устанавливаются  4  кегли  на  расстоянии  1м  друг  от  друга. Участники  каждой  команды  </w:t>
      </w:r>
      <w:r w:rsidRPr="006F7713">
        <w:rPr>
          <w:rFonts w:ascii="Times New Roman" w:hAnsi="Times New Roman"/>
          <w:iCs/>
          <w:sz w:val="20"/>
          <w:szCs w:val="20"/>
        </w:rPr>
        <w:t xml:space="preserve">взявшись  руками  за талию, цепочкой бегут  до ориентира и обратно. </w:t>
      </w:r>
      <w:r w:rsidRPr="006F7713">
        <w:rPr>
          <w:rFonts w:ascii="Times New Roman" w:hAnsi="Times New Roman"/>
          <w:sz w:val="20"/>
          <w:szCs w:val="20"/>
        </w:rPr>
        <w:t xml:space="preserve">Побеждает команда, первой пришедшая к финишу. 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/>
          <w:sz w:val="20"/>
          <w:szCs w:val="20"/>
        </w:rPr>
      </w:pP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6F7713">
        <w:rPr>
          <w:rFonts w:ascii="Times New Roman" w:hAnsi="Times New Roman"/>
          <w:b/>
          <w:sz w:val="20"/>
          <w:szCs w:val="20"/>
        </w:rPr>
        <w:t>3. Бег на одной  ноге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Cs/>
          <w:sz w:val="20"/>
          <w:szCs w:val="20"/>
        </w:rPr>
        <w:t>Участники  каждой  команды  левой рукой зажимают левую ногу  к  бедру  и  на правой ноге прыгают  до кегли и обратно передавая дальше эстафету.</w:t>
      </w:r>
      <w:r w:rsidRPr="006F7713">
        <w:rPr>
          <w:rFonts w:ascii="Times New Roman" w:hAnsi="Times New Roman"/>
          <w:sz w:val="20"/>
          <w:szCs w:val="20"/>
        </w:rPr>
        <w:t xml:space="preserve"> Побеждает команда, первой пришедшая к финишу. 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B6FA9" w:rsidRPr="006F7713" w:rsidRDefault="000B6FA9" w:rsidP="00A921D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>4. «Лягушка»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/>
          <w:color w:val="000000"/>
          <w:sz w:val="20"/>
          <w:szCs w:val="20"/>
        </w:rPr>
      </w:pPr>
      <w:r w:rsidRPr="006F7713">
        <w:rPr>
          <w:rFonts w:ascii="Times New Roman" w:hAnsi="Times New Roman"/>
          <w:color w:val="000000"/>
          <w:sz w:val="20"/>
          <w:szCs w:val="20"/>
        </w:rPr>
        <w:t xml:space="preserve">Первый участник приседает и по сигналу начинает движение вперёд, прыгая, как лягушка. Доскакав до кегли, обегает его и назад. </w:t>
      </w:r>
    </w:p>
    <w:p w:rsidR="000B6FA9" w:rsidRPr="006F7713" w:rsidRDefault="000B6FA9" w:rsidP="00A921D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>5. Движение  с  мячом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/>
          <w:color w:val="000000"/>
          <w:sz w:val="20"/>
          <w:szCs w:val="20"/>
        </w:rPr>
      </w:pPr>
      <w:r w:rsidRPr="006F7713">
        <w:rPr>
          <w:rFonts w:ascii="Times New Roman" w:hAnsi="Times New Roman"/>
          <w:color w:val="000000"/>
          <w:sz w:val="20"/>
          <w:szCs w:val="20"/>
        </w:rPr>
        <w:t>Первый участник ведет мяч до кегли  затем  возвращается, передает мяч другому и уходит в конец колонны.</w:t>
      </w:r>
    </w:p>
    <w:p w:rsidR="000B6FA9" w:rsidRPr="006F7713" w:rsidRDefault="000B6FA9" w:rsidP="000024E3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 xml:space="preserve">6. </w:t>
      </w:r>
      <w:r w:rsidRPr="006F7713">
        <w:rPr>
          <w:rFonts w:ascii="Times New Roman" w:hAnsi="Times New Roman"/>
          <w:b/>
          <w:bCs/>
          <w:i/>
          <w:sz w:val="20"/>
          <w:szCs w:val="20"/>
        </w:rPr>
        <w:t>Прыжки  с мячом</w:t>
      </w:r>
    </w:p>
    <w:p w:rsidR="000B6FA9" w:rsidRPr="006F7713" w:rsidRDefault="000B6FA9" w:rsidP="00002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006F7713">
        <w:rPr>
          <w:rFonts w:ascii="Times New Roman" w:hAnsi="Times New Roman"/>
          <w:sz w:val="20"/>
          <w:szCs w:val="20"/>
        </w:rPr>
        <w:t>Каждой команде вручается мяч. По команде вы зажимаете мяч между ног и прыгаете  до кегли. Обегает  её  и  бежит  до своей команды. Следующий участник  берёт эстафету. И так до последнего участника. Кто первый закончит, тот и победил. Если мяч выронил кто-то, то начинает все сначала.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6F7713">
        <w:rPr>
          <w:rFonts w:ascii="Times New Roman" w:hAnsi="Times New Roman"/>
          <w:b/>
          <w:i/>
          <w:sz w:val="20"/>
          <w:szCs w:val="20"/>
        </w:rPr>
        <w:t xml:space="preserve">  </w:t>
      </w:r>
      <w:r w:rsidRPr="006F7713">
        <w:rPr>
          <w:rFonts w:ascii="Times New Roman" w:hAnsi="Times New Roman"/>
          <w:b/>
          <w:sz w:val="20"/>
          <w:szCs w:val="20"/>
        </w:rPr>
        <w:t xml:space="preserve">7. “Меткие стрелки”. 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  <w:r w:rsidRPr="006F7713">
        <w:rPr>
          <w:rFonts w:ascii="Times New Roman" w:hAnsi="Times New Roman"/>
          <w:i/>
          <w:sz w:val="20"/>
          <w:szCs w:val="20"/>
        </w:rPr>
        <w:t>(Конкурс капитанов)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6F7713">
        <w:rPr>
          <w:rFonts w:ascii="Times New Roman" w:hAnsi="Times New Roman"/>
          <w:color w:val="000000"/>
          <w:sz w:val="20"/>
          <w:szCs w:val="20"/>
        </w:rPr>
        <w:t>У каждого капитана по малому резиновому мячу. От стартовой линии на расстоянии  8–9 м  впереди на одной линии установлены  кегли – 5 шт. Капитаны имеют по три попытки. Прокатывая мяч по полу, необходимо сбить наибольшее количество кеглей.</w:t>
      </w:r>
    </w:p>
    <w:p w:rsidR="000B6FA9" w:rsidRPr="006F7713" w:rsidRDefault="000B6FA9" w:rsidP="00A921D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>8. Удержи мяч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6F7713">
        <w:rPr>
          <w:rFonts w:ascii="Times New Roman" w:hAnsi="Times New Roman"/>
          <w:color w:val="000000"/>
          <w:sz w:val="20"/>
          <w:szCs w:val="20"/>
        </w:rPr>
        <w:t>В этой эстафете бегут по двое. Два участника встают лицом друг к другу, а мяч удерживают между животами, руки кладут друг другу на плечи. Вот так необычно удерживая мяч, необходимо пробежать до кегли, вернуться  и передать мяч следующей паре. Если мяч упал, его необходимо поднять и от места падения продолжать бег, предварительно закрепив мяч.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6F7713">
        <w:rPr>
          <w:rFonts w:ascii="Times New Roman" w:hAnsi="Times New Roman"/>
          <w:b/>
          <w:sz w:val="20"/>
          <w:szCs w:val="20"/>
        </w:rPr>
        <w:t xml:space="preserve">9.“Броски  в  кольцо». </w:t>
      </w:r>
    </w:p>
    <w:p w:rsidR="000B6FA9" w:rsidRPr="006F7713" w:rsidRDefault="000B6FA9" w:rsidP="00A921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>Посмотрим, какая команда будет самая результативная.</w:t>
      </w:r>
    </w:p>
    <w:p w:rsidR="000B6FA9" w:rsidRPr="006F7713" w:rsidRDefault="000B6FA9" w:rsidP="00A921DF">
      <w:pPr>
        <w:rPr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>По сигналу участники с мячами выполняют броски от штрафной линии в кольцо (учитывается количество попаданий).</w:t>
      </w:r>
    </w:p>
    <w:p w:rsidR="000B6FA9" w:rsidRPr="006F7713" w:rsidRDefault="000B6FA9" w:rsidP="00A921DF">
      <w:pPr>
        <w:keepNext/>
        <w:autoSpaceDE w:val="0"/>
        <w:autoSpaceDN w:val="0"/>
        <w:adjustRightInd w:val="0"/>
        <w:spacing w:before="75" w:after="0" w:line="240" w:lineRule="auto"/>
        <w:rPr>
          <w:rFonts w:ascii="Times New Roman" w:hAnsi="Times New Roman"/>
          <w:b/>
          <w:bCs/>
          <w:iCs/>
          <w:sz w:val="20"/>
          <w:szCs w:val="20"/>
        </w:rPr>
      </w:pPr>
      <w:r w:rsidRPr="006F7713">
        <w:rPr>
          <w:rFonts w:ascii="Times New Roman" w:hAnsi="Times New Roman"/>
          <w:b/>
          <w:bCs/>
          <w:iCs/>
          <w:sz w:val="20"/>
          <w:szCs w:val="20"/>
        </w:rPr>
        <w:t xml:space="preserve">10.Прыжки со скакалкой </w:t>
      </w:r>
    </w:p>
    <w:p w:rsidR="000B6FA9" w:rsidRPr="006F7713" w:rsidRDefault="000B6FA9" w:rsidP="00A921DF">
      <w:pPr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>Команды располагаются в колонне по одному. Перед ними стартовая линия. Около нее стоят первые номера со скакалками в руках. По сигналу учителя первые игроки бегут вперед, перепрыгивают через скакалку, обегают кеглю и возвращаются обратно. Там они передают скакалки вторым номерам и становятся в конец колонны, а вторые номера продолжают.</w:t>
      </w:r>
    </w:p>
    <w:p w:rsidR="000B6FA9" w:rsidRPr="006F7713" w:rsidRDefault="000B6FA9" w:rsidP="000024E3">
      <w:pPr>
        <w:keepNext/>
        <w:autoSpaceDE w:val="0"/>
        <w:autoSpaceDN w:val="0"/>
        <w:adjustRightInd w:val="0"/>
        <w:spacing w:before="75"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6F7713">
        <w:rPr>
          <w:rFonts w:ascii="Times New Roman" w:hAnsi="Times New Roman"/>
          <w:b/>
          <w:i/>
          <w:sz w:val="20"/>
          <w:szCs w:val="20"/>
        </w:rPr>
        <w:t xml:space="preserve">                                         </w:t>
      </w:r>
    </w:p>
    <w:p w:rsidR="000B6FA9" w:rsidRPr="006F7713" w:rsidRDefault="000B6FA9" w:rsidP="000024E3">
      <w:pPr>
        <w:rPr>
          <w:sz w:val="20"/>
          <w:szCs w:val="20"/>
        </w:rPr>
      </w:pPr>
      <w:r w:rsidRPr="006F7713">
        <w:rPr>
          <w:sz w:val="20"/>
          <w:szCs w:val="20"/>
        </w:rPr>
        <w:t xml:space="preserve">    11.</w:t>
      </w:r>
      <w:r w:rsidRPr="006F7713">
        <w:rPr>
          <w:rFonts w:ascii="Times New Roman" w:hAnsi="Times New Roman"/>
          <w:b/>
          <w:i/>
          <w:sz w:val="20"/>
          <w:szCs w:val="20"/>
        </w:rPr>
        <w:t xml:space="preserve">  </w:t>
      </w:r>
      <w:r w:rsidRPr="006F7713">
        <w:rPr>
          <w:rFonts w:ascii="Times New Roman" w:hAnsi="Times New Roman"/>
          <w:b/>
          <w:bCs/>
          <w:sz w:val="20"/>
          <w:szCs w:val="20"/>
        </w:rPr>
        <w:t>Бег с обручем</w:t>
      </w:r>
    </w:p>
    <w:p w:rsidR="000B6FA9" w:rsidRPr="006F7713" w:rsidRDefault="000B6FA9" w:rsidP="000024E3">
      <w:pPr>
        <w:rPr>
          <w:sz w:val="20"/>
          <w:szCs w:val="20"/>
        </w:rPr>
      </w:pPr>
      <w:r w:rsidRPr="006F7713">
        <w:rPr>
          <w:rFonts w:ascii="Times New Roman" w:hAnsi="Times New Roman"/>
          <w:sz w:val="20"/>
          <w:szCs w:val="20"/>
        </w:rPr>
        <w:t xml:space="preserve"> Команды располагаются в колонне по парам. </w:t>
      </w:r>
      <w:r w:rsidRPr="006F7713">
        <w:rPr>
          <w:rFonts w:ascii="Times New Roman" w:hAnsi="Times New Roman"/>
          <w:color w:val="000000"/>
          <w:sz w:val="20"/>
          <w:szCs w:val="20"/>
        </w:rPr>
        <w:t>У первой  пары  игроков  на поясе обруч, по сигналу пара  бежит, добегает до кегли, обегают  её и  обратно  возвращаются    назад. Добежав, надевают обруч на впереди стоящую  пару, а сами уходят в конец колонны и т. д.</w:t>
      </w:r>
    </w:p>
    <w:p w:rsidR="000B6FA9" w:rsidRPr="006F7713" w:rsidRDefault="000B6FA9" w:rsidP="005B336C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6F7713">
        <w:rPr>
          <w:rFonts w:ascii="Times New Roman" w:hAnsi="Times New Roman"/>
          <w:b/>
          <w:bCs/>
          <w:sz w:val="20"/>
          <w:szCs w:val="20"/>
        </w:rPr>
        <w:t xml:space="preserve">12.  Кто сильнее? </w:t>
      </w:r>
    </w:p>
    <w:p w:rsidR="000B6FA9" w:rsidRPr="006F7713" w:rsidRDefault="000B6FA9" w:rsidP="005B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0"/>
          <w:szCs w:val="20"/>
        </w:rPr>
      </w:pPr>
      <w:r w:rsidRPr="006F7713">
        <w:rPr>
          <w:rFonts w:ascii="Times New Roman" w:hAnsi="Times New Roman"/>
          <w:iCs/>
          <w:color w:val="000000"/>
          <w:sz w:val="20"/>
          <w:szCs w:val="20"/>
        </w:rPr>
        <w:t>Участники  из разных команд  по сигналу начинают перетягивать канат.</w:t>
      </w:r>
    </w:p>
    <w:p w:rsidR="000B6FA9" w:rsidRPr="006F7713" w:rsidRDefault="000B6FA9" w:rsidP="005B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6F771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6F7713">
        <w:rPr>
          <w:rFonts w:ascii="Times New Roman" w:hAnsi="Times New Roman"/>
          <w:sz w:val="20"/>
          <w:szCs w:val="20"/>
        </w:rPr>
        <w:t xml:space="preserve"> </w:t>
      </w:r>
    </w:p>
    <w:p w:rsidR="000B6FA9" w:rsidRPr="006F7713" w:rsidRDefault="000B6FA9" w:rsidP="000024E3">
      <w:pPr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/>
          <w:color w:val="000000"/>
          <w:sz w:val="20"/>
          <w:szCs w:val="20"/>
        </w:rPr>
      </w:pPr>
    </w:p>
    <w:p w:rsidR="000B6FA9" w:rsidRPr="006F7713" w:rsidRDefault="000B6FA9" w:rsidP="00AC76DC">
      <w:pPr>
        <w:autoSpaceDE w:val="0"/>
        <w:autoSpaceDN w:val="0"/>
        <w:adjustRightInd w:val="0"/>
        <w:spacing w:after="0" w:line="240" w:lineRule="auto"/>
        <w:ind w:firstLine="570"/>
        <w:rPr>
          <w:sz w:val="20"/>
          <w:szCs w:val="20"/>
        </w:rPr>
      </w:pPr>
      <w:r w:rsidRPr="006F7713"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</w:p>
    <w:p w:rsidR="000B6FA9" w:rsidRDefault="000B6FA9" w:rsidP="00802BBB">
      <w:pPr>
        <w:spacing w:after="0"/>
        <w:jc w:val="center"/>
        <w:rPr>
          <w:rFonts w:ascii="Times New Roman" w:hAnsi="Times New Roman"/>
          <w:b/>
          <w:sz w:val="20"/>
          <w:szCs w:val="20"/>
        </w:rPr>
        <w:sectPr w:rsidR="000B6FA9" w:rsidSect="006F771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B6FA9" w:rsidRPr="00802BBB" w:rsidRDefault="000B6FA9" w:rsidP="00802BBB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КО</w:t>
      </w:r>
      <w:r w:rsidRPr="00802BBB">
        <w:rPr>
          <w:rFonts w:ascii="Times New Roman" w:hAnsi="Times New Roman"/>
          <w:b/>
          <w:sz w:val="20"/>
          <w:szCs w:val="20"/>
        </w:rPr>
        <w:t>НКУРСНАЯ ПРОГРАММА</w:t>
      </w:r>
    </w:p>
    <w:p w:rsidR="000B6FA9" w:rsidRPr="00802BBB" w:rsidRDefault="000B6FA9" w:rsidP="00802BBB">
      <w:pPr>
        <w:spacing w:after="0"/>
        <w:jc w:val="center"/>
        <w:rPr>
          <w:b/>
          <w:sz w:val="28"/>
          <w:szCs w:val="28"/>
        </w:rPr>
      </w:pPr>
      <w:r w:rsidRPr="00802BBB">
        <w:rPr>
          <w:b/>
          <w:sz w:val="28"/>
          <w:szCs w:val="28"/>
        </w:rPr>
        <w:t>«Весёлые  старты»</w:t>
      </w:r>
    </w:p>
    <w:p w:rsidR="000B6FA9" w:rsidRPr="00802BBB" w:rsidRDefault="000B6FA9" w:rsidP="00A50CB9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0"/>
          <w:szCs w:val="20"/>
        </w:rPr>
      </w:pPr>
      <w:r w:rsidRPr="00802BBB">
        <w:rPr>
          <w:rFonts w:ascii="Times New Roman" w:hAnsi="Times New Roman"/>
          <w:b/>
          <w:bCs/>
          <w:sz w:val="20"/>
          <w:szCs w:val="20"/>
        </w:rPr>
        <w:t>Цел</w:t>
      </w:r>
      <w:r w:rsidRPr="00802BBB">
        <w:rPr>
          <w:rFonts w:ascii="Times New Roman" w:hAnsi="Times New Roman"/>
          <w:b/>
          <w:bCs/>
          <w:color w:val="000000"/>
          <w:sz w:val="20"/>
          <w:szCs w:val="20"/>
        </w:rPr>
        <w:t>ь:</w:t>
      </w:r>
      <w:r w:rsidRPr="00802BBB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Pr="00802BBB">
        <w:rPr>
          <w:rFonts w:ascii="Times New Roman" w:hAnsi="Times New Roman"/>
          <w:color w:val="000000"/>
          <w:sz w:val="20"/>
          <w:szCs w:val="20"/>
        </w:rPr>
        <w:t xml:space="preserve">организовать здоровый отдых детей; развивать силу, ловкость, выносливость, подвижность; воспитывать чувство взаимовыручки, товарищества; </w:t>
      </w:r>
      <w:r w:rsidRPr="00802BBB">
        <w:rPr>
          <w:rFonts w:ascii="Times New Roman" w:hAnsi="Times New Roman"/>
          <w:sz w:val="20"/>
          <w:szCs w:val="20"/>
        </w:rPr>
        <w:t>приучать учащихся к здоровому образу жизни.</w:t>
      </w:r>
    </w:p>
    <w:p w:rsidR="000B6FA9" w:rsidRPr="00802BBB" w:rsidRDefault="000B6FA9" w:rsidP="00802BBB">
      <w:pPr>
        <w:spacing w:after="0"/>
        <w:rPr>
          <w:rFonts w:ascii="Times New Roman" w:hAnsi="Times New Roman"/>
          <w:sz w:val="20"/>
          <w:szCs w:val="20"/>
        </w:rPr>
      </w:pPr>
      <w:r w:rsidRPr="00802BBB">
        <w:rPr>
          <w:rFonts w:ascii="Times New Roman" w:hAnsi="Times New Roman"/>
          <w:sz w:val="20"/>
          <w:szCs w:val="20"/>
        </w:rPr>
        <w:t xml:space="preserve"> </w:t>
      </w:r>
      <w:r w:rsidRPr="00802BBB">
        <w:rPr>
          <w:rFonts w:ascii="Times New Roman" w:hAnsi="Times New Roman"/>
          <w:b/>
          <w:sz w:val="20"/>
          <w:szCs w:val="20"/>
        </w:rPr>
        <w:t>Члены  судейской   коллегии:</w:t>
      </w:r>
      <w:r w:rsidRPr="00802BBB">
        <w:rPr>
          <w:rFonts w:ascii="Times New Roman" w:hAnsi="Times New Roman"/>
          <w:b/>
          <w:sz w:val="20"/>
          <w:szCs w:val="20"/>
        </w:rPr>
        <w:tab/>
        <w:t>Председатель:</w:t>
      </w:r>
      <w:r w:rsidRPr="00802BBB">
        <w:rPr>
          <w:rFonts w:ascii="Times New Roman" w:hAnsi="Times New Roman"/>
          <w:sz w:val="20"/>
          <w:szCs w:val="20"/>
        </w:rPr>
        <w:t xml:space="preserve">  Воробьёва Т.А.</w:t>
      </w:r>
      <w:r w:rsidRPr="00802BBB">
        <w:rPr>
          <w:rFonts w:ascii="Times New Roman" w:hAnsi="Times New Roman"/>
          <w:b/>
          <w:sz w:val="20"/>
          <w:szCs w:val="20"/>
        </w:rPr>
        <w:t xml:space="preserve"> Главный  судья:</w:t>
      </w:r>
      <w:r w:rsidRPr="00802BBB">
        <w:rPr>
          <w:rFonts w:ascii="Times New Roman" w:hAnsi="Times New Roman"/>
          <w:sz w:val="20"/>
          <w:szCs w:val="20"/>
        </w:rPr>
        <w:t xml:space="preserve"> Поляниченко Т.В.</w:t>
      </w:r>
      <w:r w:rsidRPr="00802BBB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802BBB">
        <w:rPr>
          <w:rFonts w:ascii="Times New Roman" w:hAnsi="Times New Roman"/>
          <w:b/>
          <w:sz w:val="20"/>
          <w:szCs w:val="20"/>
        </w:rPr>
        <w:t>Члены</w:t>
      </w:r>
      <w:r w:rsidRPr="00802BBB">
        <w:rPr>
          <w:rFonts w:ascii="Times New Roman" w:hAnsi="Times New Roman"/>
          <w:sz w:val="20"/>
          <w:szCs w:val="20"/>
        </w:rPr>
        <w:t>: Кода С.М.</w:t>
      </w:r>
      <w:r>
        <w:rPr>
          <w:rFonts w:ascii="Times New Roman" w:hAnsi="Times New Roman"/>
          <w:sz w:val="20"/>
          <w:szCs w:val="20"/>
        </w:rPr>
        <w:t xml:space="preserve">, </w:t>
      </w:r>
      <w:r w:rsidRPr="00802BBB">
        <w:rPr>
          <w:rFonts w:ascii="Times New Roman" w:hAnsi="Times New Roman"/>
          <w:sz w:val="20"/>
          <w:szCs w:val="20"/>
        </w:rPr>
        <w:t xml:space="preserve"> Озиминская Т.Д.  </w:t>
      </w:r>
    </w:p>
    <w:p w:rsidR="000B6FA9" w:rsidRPr="00802BBB" w:rsidRDefault="000B6FA9" w:rsidP="00802BBB">
      <w:pPr>
        <w:spacing w:after="0"/>
        <w:rPr>
          <w:rFonts w:ascii="Times New Roman" w:hAnsi="Times New Roman"/>
          <w:sz w:val="20"/>
          <w:szCs w:val="20"/>
        </w:rPr>
      </w:pPr>
      <w:r w:rsidRPr="00802BBB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</w:t>
      </w:r>
    </w:p>
    <w:p w:rsidR="000B6FA9" w:rsidRPr="00802BBB" w:rsidRDefault="000B6FA9" w:rsidP="00802BBB">
      <w:pPr>
        <w:spacing w:after="0"/>
        <w:rPr>
          <w:rFonts w:ascii="Times New Roman" w:hAnsi="Times New Roman"/>
          <w:b/>
        </w:rPr>
      </w:pPr>
      <w:r w:rsidRPr="00802BBB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/>
          <w:b/>
        </w:rPr>
        <w:t>РЕЗУЛЬТАТЫ  СОРЕВНОВАНИЯ</w:t>
      </w:r>
    </w:p>
    <w:tbl>
      <w:tblPr>
        <w:tblW w:w="15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0"/>
        <w:gridCol w:w="2667"/>
        <w:gridCol w:w="5454"/>
        <w:gridCol w:w="993"/>
        <w:gridCol w:w="1559"/>
        <w:gridCol w:w="1696"/>
        <w:gridCol w:w="3037"/>
      </w:tblGrid>
      <w:tr w:rsidR="000B6FA9" w:rsidRPr="009A2F5D" w:rsidTr="009A2F5D">
        <w:trPr>
          <w:trHeight w:val="330"/>
          <w:jc w:val="center"/>
        </w:trPr>
        <w:tc>
          <w:tcPr>
            <w:tcW w:w="470" w:type="dxa"/>
            <w:vMerge w:val="restart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 xml:space="preserve">№ и </w:t>
            </w:r>
          </w:p>
        </w:tc>
        <w:tc>
          <w:tcPr>
            <w:tcW w:w="2667" w:type="dxa"/>
            <w:vMerge w:val="restart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Название эстафеты</w:t>
            </w:r>
          </w:p>
        </w:tc>
        <w:tc>
          <w:tcPr>
            <w:tcW w:w="5454" w:type="dxa"/>
            <w:vMerge w:val="restart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Оценивается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max.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балл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:rsidR="000B6FA9" w:rsidRPr="009A2F5D" w:rsidRDefault="000B6FA9" w:rsidP="009A2F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Количество  баллов</w:t>
            </w:r>
          </w:p>
        </w:tc>
        <w:tc>
          <w:tcPr>
            <w:tcW w:w="3037" w:type="dxa"/>
            <w:vMerge w:val="restart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 xml:space="preserve">Награждение  грамотой </w:t>
            </w:r>
          </w:p>
          <w:p w:rsidR="000B6FA9" w:rsidRPr="009A2F5D" w:rsidRDefault="000B6FA9" w:rsidP="009A2F5D">
            <w:pPr>
              <w:autoSpaceDE w:val="0"/>
              <w:autoSpaceDN w:val="0"/>
              <w:adjustRightInd w:val="0"/>
              <w:spacing w:after="0" w:line="240" w:lineRule="auto"/>
              <w:ind w:firstLine="570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(Ф.И. уч-ся)</w:t>
            </w:r>
            <w:r w:rsidRPr="009A2F5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:rsidR="000B6FA9" w:rsidRPr="009A2F5D" w:rsidRDefault="000B6FA9" w:rsidP="009A2F5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B6FA9" w:rsidRPr="009A2F5D" w:rsidTr="009A2F5D">
        <w:trPr>
          <w:trHeight w:val="272"/>
          <w:jc w:val="center"/>
        </w:trPr>
        <w:tc>
          <w:tcPr>
            <w:tcW w:w="470" w:type="dxa"/>
            <w:vMerge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54" w:type="dxa"/>
            <w:vMerge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Команда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«Молния»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Команда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«Факел»</w:t>
            </w:r>
          </w:p>
        </w:tc>
        <w:tc>
          <w:tcPr>
            <w:tcW w:w="3037" w:type="dxa"/>
            <w:vMerge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Бег с препятствиями</w:t>
            </w:r>
          </w:p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Cs/>
                <w:i/>
                <w:sz w:val="20"/>
                <w:szCs w:val="20"/>
              </w:rPr>
              <w:t>(разминка)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(-1балл  за  каждую сбитую кеглю)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09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2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before="75"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Движение  цепочкой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(-1балл  за  каждую сбитую кеглю)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09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3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i/>
                <w:sz w:val="20"/>
                <w:szCs w:val="20"/>
              </w:rPr>
              <w:t>Бег на одной  ноге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(-1балл  за  каждое опускание  ноги)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09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4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«Лягушка»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5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Движение  с  мячом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09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6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Прыжки  с мячом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7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i/>
                <w:sz w:val="20"/>
                <w:szCs w:val="20"/>
              </w:rPr>
              <w:t>“Меткие стрелки”</w:t>
            </w:r>
          </w:p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i/>
                <w:sz w:val="20"/>
                <w:szCs w:val="20"/>
              </w:rPr>
              <w:t>(конкурс капитанов)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Наибольшее количество сбитых  кеглей – 5шт.  (3 попытки)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(1б  за  каждую сбитую кеглю)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15б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8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Удержи мяч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9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i/>
                <w:sz w:val="20"/>
                <w:szCs w:val="20"/>
              </w:rPr>
              <w:t>“Броски  в  кольцо».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color w:val="000000"/>
                <w:sz w:val="20"/>
                <w:szCs w:val="20"/>
              </w:rPr>
              <w:t>Наибольшее количество  заброшенных мячей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(1б  за  каждый заброшенный  мяч)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Прыжки со скакалкой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11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Бег с обручем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Скорость  передвижения на время</w:t>
            </w:r>
          </w:p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470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12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Кто сильнее?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Перетягивание  каната в одну сторону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  <w:r w:rsidRPr="009A2F5D">
              <w:rPr>
                <w:sz w:val="20"/>
                <w:szCs w:val="20"/>
              </w:rPr>
              <w:t>10б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B6FA9" w:rsidRPr="009A2F5D" w:rsidTr="009A2F5D">
        <w:trPr>
          <w:trHeight w:val="325"/>
          <w:jc w:val="center"/>
        </w:trPr>
        <w:tc>
          <w:tcPr>
            <w:tcW w:w="3137" w:type="dxa"/>
            <w:gridSpan w:val="2"/>
          </w:tcPr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0B6FA9" w:rsidRPr="009A2F5D" w:rsidRDefault="000B6FA9" w:rsidP="009A2F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A2F5D">
              <w:rPr>
                <w:rFonts w:ascii="Times New Roman" w:hAnsi="Times New Roman"/>
                <w:bCs/>
                <w:i/>
                <w:sz w:val="20"/>
                <w:szCs w:val="20"/>
              </w:rPr>
              <w:t>ВСЕГО:</w:t>
            </w:r>
          </w:p>
        </w:tc>
        <w:tc>
          <w:tcPr>
            <w:tcW w:w="5454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A2F5D">
              <w:rPr>
                <w:b/>
                <w:sz w:val="16"/>
                <w:szCs w:val="16"/>
              </w:rPr>
              <w:t>135баллов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37" w:type="dxa"/>
          </w:tcPr>
          <w:p w:rsidR="000B6FA9" w:rsidRPr="009A2F5D" w:rsidRDefault="000B6FA9" w:rsidP="009A2F5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0B6FA9" w:rsidRDefault="000B6FA9" w:rsidP="00182B2F">
      <w:pPr>
        <w:keepNext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0B6FA9" w:rsidRPr="00AC76DC" w:rsidRDefault="000B6FA9" w:rsidP="00182B2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aps/>
          <w:sz w:val="18"/>
          <w:szCs w:val="18"/>
        </w:rPr>
      </w:pPr>
      <w:r>
        <w:rPr>
          <w:sz w:val="20"/>
          <w:szCs w:val="20"/>
        </w:rPr>
        <w:t>Приложение:</w:t>
      </w:r>
      <w:r w:rsidRPr="00182B2F">
        <w:rPr>
          <w:rFonts w:ascii="Times New Roman" w:hAnsi="Times New Roman"/>
          <w:b/>
          <w:i/>
          <w:iCs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18"/>
          <w:szCs w:val="18"/>
        </w:rPr>
        <w:t xml:space="preserve">  Номинация  “Самый быстрый”,</w:t>
      </w:r>
      <w:r w:rsidRPr="00AC76DC">
        <w:rPr>
          <w:rFonts w:ascii="Times New Roman" w:hAnsi="Times New Roman"/>
          <w:b/>
          <w:i/>
          <w:iCs/>
          <w:color w:val="000000"/>
          <w:sz w:val="18"/>
          <w:szCs w:val="18"/>
        </w:rPr>
        <w:t xml:space="preserve">     “Самый выносливый”.</w:t>
      </w:r>
      <w:r>
        <w:rPr>
          <w:rFonts w:ascii="Times New Roman" w:hAnsi="Times New Roman"/>
          <w:b/>
          <w:i/>
          <w:iCs/>
          <w:color w:val="000000"/>
          <w:sz w:val="18"/>
          <w:szCs w:val="18"/>
        </w:rPr>
        <w:t xml:space="preserve"> </w:t>
      </w:r>
      <w:r w:rsidRPr="00AC76DC">
        <w:rPr>
          <w:rFonts w:ascii="Times New Roman" w:hAnsi="Times New Roman"/>
          <w:b/>
          <w:i/>
          <w:iCs/>
          <w:color w:val="000000"/>
          <w:sz w:val="18"/>
          <w:szCs w:val="18"/>
        </w:rPr>
        <w:t xml:space="preserve">“Самый ловкий”.    “Самый  меткий”.       </w:t>
      </w:r>
      <w:r w:rsidRPr="00AC76DC">
        <w:rPr>
          <w:rFonts w:ascii="Times New Roman" w:hAnsi="Times New Roman"/>
          <w:b/>
          <w:i/>
          <w:color w:val="000000"/>
          <w:sz w:val="18"/>
          <w:szCs w:val="18"/>
        </w:rPr>
        <w:t>“Самый  сильный”.</w:t>
      </w:r>
    </w:p>
    <w:p w:rsidR="000B6FA9" w:rsidRDefault="000B6FA9" w:rsidP="00802BBB">
      <w:pPr>
        <w:rPr>
          <w:b/>
          <w:sz w:val="20"/>
          <w:szCs w:val="20"/>
        </w:rPr>
      </w:pPr>
    </w:p>
    <w:p w:rsidR="000B6FA9" w:rsidRPr="00182B2F" w:rsidRDefault="000B6FA9" w:rsidP="00802BBB">
      <w:pPr>
        <w:rPr>
          <w:b/>
          <w:sz w:val="20"/>
          <w:szCs w:val="20"/>
        </w:rPr>
      </w:pPr>
      <w:r w:rsidRPr="00182B2F">
        <w:rPr>
          <w:b/>
          <w:sz w:val="20"/>
          <w:szCs w:val="20"/>
        </w:rPr>
        <w:t>Ответственный  за  проведение</w:t>
      </w:r>
      <w:r>
        <w:rPr>
          <w:b/>
          <w:sz w:val="20"/>
          <w:szCs w:val="20"/>
        </w:rPr>
        <w:t xml:space="preserve"> мероприятия</w:t>
      </w:r>
      <w:r w:rsidRPr="00182B2F">
        <w:rPr>
          <w:b/>
          <w:sz w:val="20"/>
          <w:szCs w:val="20"/>
        </w:rPr>
        <w:t>: Поляниченко Т.В.</w:t>
      </w:r>
    </w:p>
    <w:sectPr w:rsidR="000B6FA9" w:rsidRPr="00182B2F" w:rsidSect="00D91C7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FA9" w:rsidRDefault="000B6FA9" w:rsidP="00182B2F">
      <w:pPr>
        <w:spacing w:after="0" w:line="240" w:lineRule="auto"/>
      </w:pPr>
      <w:r>
        <w:separator/>
      </w:r>
    </w:p>
  </w:endnote>
  <w:endnote w:type="continuationSeparator" w:id="1">
    <w:p w:rsidR="000B6FA9" w:rsidRDefault="000B6FA9" w:rsidP="0018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FA9" w:rsidRDefault="000B6FA9" w:rsidP="00182B2F">
      <w:pPr>
        <w:spacing w:after="0" w:line="240" w:lineRule="auto"/>
      </w:pPr>
      <w:r>
        <w:separator/>
      </w:r>
    </w:p>
  </w:footnote>
  <w:footnote w:type="continuationSeparator" w:id="1">
    <w:p w:rsidR="000B6FA9" w:rsidRDefault="000B6FA9" w:rsidP="00182B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3BA0"/>
    <w:rsid w:val="000024E3"/>
    <w:rsid w:val="000423FF"/>
    <w:rsid w:val="000B6FA9"/>
    <w:rsid w:val="000B74B5"/>
    <w:rsid w:val="0011117B"/>
    <w:rsid w:val="00182B2F"/>
    <w:rsid w:val="002A70D6"/>
    <w:rsid w:val="002F48A4"/>
    <w:rsid w:val="003431B5"/>
    <w:rsid w:val="003645EF"/>
    <w:rsid w:val="00381332"/>
    <w:rsid w:val="003B5354"/>
    <w:rsid w:val="004B6CAF"/>
    <w:rsid w:val="005B336C"/>
    <w:rsid w:val="00605E9E"/>
    <w:rsid w:val="00691C62"/>
    <w:rsid w:val="006F1A76"/>
    <w:rsid w:val="006F7713"/>
    <w:rsid w:val="00714A2A"/>
    <w:rsid w:val="00765108"/>
    <w:rsid w:val="00802BBB"/>
    <w:rsid w:val="008C3BA0"/>
    <w:rsid w:val="008F17A8"/>
    <w:rsid w:val="009169C3"/>
    <w:rsid w:val="0099074A"/>
    <w:rsid w:val="009A2F5D"/>
    <w:rsid w:val="009D67EF"/>
    <w:rsid w:val="00A16B61"/>
    <w:rsid w:val="00A50CB9"/>
    <w:rsid w:val="00A8218D"/>
    <w:rsid w:val="00A85683"/>
    <w:rsid w:val="00A921DF"/>
    <w:rsid w:val="00AC76DC"/>
    <w:rsid w:val="00AF1C10"/>
    <w:rsid w:val="00BF1D54"/>
    <w:rsid w:val="00CC77C0"/>
    <w:rsid w:val="00CD78DB"/>
    <w:rsid w:val="00D17E0D"/>
    <w:rsid w:val="00D468A5"/>
    <w:rsid w:val="00D6495A"/>
    <w:rsid w:val="00D91C79"/>
    <w:rsid w:val="00E167C1"/>
    <w:rsid w:val="00E20974"/>
    <w:rsid w:val="00E6631D"/>
    <w:rsid w:val="00F10DD6"/>
    <w:rsid w:val="00F51674"/>
    <w:rsid w:val="00FD4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8A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68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82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2B2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2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2B2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351</TotalTime>
  <Pages>2</Pages>
  <Words>862</Words>
  <Characters>4917</Characters>
  <Application>Microsoft Office Outlook</Application>
  <DocSecurity>0</DocSecurity>
  <Lines>0</Lines>
  <Paragraphs>0</Paragraphs>
  <ScaleCrop>false</ScaleCrop>
  <Company>Raid0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Except</dc:creator>
  <cp:keywords/>
  <dc:description/>
  <cp:lastModifiedBy>Admin</cp:lastModifiedBy>
  <cp:revision>18</cp:revision>
  <cp:lastPrinted>2010-04-06T10:52:00Z</cp:lastPrinted>
  <dcterms:created xsi:type="dcterms:W3CDTF">2010-04-04T18:11:00Z</dcterms:created>
  <dcterms:modified xsi:type="dcterms:W3CDTF">2011-04-26T11:11:00Z</dcterms:modified>
</cp:coreProperties>
</file>